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2026-0486-23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+ Innentüren - Gesamtschule Münster-West_Erweiterungsneubau_TP1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Bauleistung, 
Tischlerarbeiten + Innentüren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